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fae3ca" w14:textId="efae3ca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D19A6">
        <w:t>388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3A22A8">
        <w:t>4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D19A6">
        <w:t>3</w:t>
      </w:r>
      <w:r w:rsidR="000E039A">
        <w:t xml:space="preserve">. </w:t>
      </w:r>
      <w:r w:rsidR="001D19A6">
        <w:t>prosinca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Pr="00D8351D" w:rsidR="001D19A6">
        <w:rPr>
          <w:lang w:eastAsia="en-US"/>
        </w:rPr>
        <w:t>POLJOPRIVREDA I MARIKURTURA d.o.o., Zadar, Grgura Budislavića 1/B, OIB: 16986711320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D19A6">
      <w:pPr>
        <w:jc w:val="both"/>
      </w:pPr>
      <w:r>
        <w:t>Početak u 9</w:t>
      </w:r>
      <w:r w:rsidR="00076762">
        <w:t>,</w:t>
      </w:r>
      <w:r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261E9C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261E9C">
        <w:t>Svetlana Barešić, zastupnica po zakonu RH</w:t>
      </w:r>
    </w:p>
    <w:p w:rsidR="00261E9C" w:rsidP="003A22A8" w:rsidRDefault="00261E9C">
      <w:pPr>
        <w:jc w:val="both"/>
      </w:pPr>
    </w:p>
    <w:p w:rsidRPr="007A3E16" w:rsidR="003A22A8" w:rsidP="003A22A8" w:rsidRDefault="00261E9C">
      <w:pPr>
        <w:jc w:val="both"/>
      </w:pPr>
      <w:r>
        <w:t>Sutkinja</w:t>
      </w:r>
      <w:r w:rsidR="003A22A8">
        <w:t xml:space="preserve"> </w:t>
      </w:r>
      <w:r>
        <w:t xml:space="preserve">utvrđuje da 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261E9C">
        <w:t>9,05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E9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D19A6">
      <w:t>388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3A22A8">
      <w:t>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A807C5B"/>
    <w:multiLevelType w:val="hybridMultilevel"/>
    <w:tmpl w:val="E5DCD47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19A6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1E9C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B78D7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671D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1D19A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367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67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671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671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671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D19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prosinca 2019.</izvorni_sadrzaj>
    <derivirana_varijabla naziv="DomainObject.StvarniPocetakDatum_1">3. prosinca 2019.</derivirana_varijabla>
  </DomainObject.StvarniPocetakDatum>
  <DomainObject.StvarniZavrsetakDatum>
    <izvorni_sadrzaj>3. prosinca 2019.</izvorni_sadrzaj>
    <derivirana_varijabla naziv="DomainObject.StvarniZavrsetakDatum_1">3. prosinca 2019.</derivirana_varijabla>
  </DomainObject.StvarniZavrsetakDatum>
  <DomainObject.PlaniraniZavrsetakDatum>
    <izvorni_sadrzaj>3. prosinca 2019.</izvorni_sadrzaj>
    <derivirana_varijabla naziv="DomainObject.PlaniraniZavrsetakDatum_1">3. prosinca 2019.</derivirana_varijabla>
  </DomainObject.PlaniraniZavrsetakDatum>
  <DomainObject.PlaniraniPocetakDatum>
    <izvorni_sadrzaj>3. prosinca 2019.</izvorni_sadrzaj>
    <derivirana_varijabla naziv="DomainObject.PlaniraniPocetakDatum_1">3. prosinca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3. prosinca 2019.</izvorni_sadrzaj>
    <derivirana_varijabla naziv="DomainObject.Zapisnik.DatumKreiranja_1">3.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St-388/2019-4</izvorni_sadrzaj>
    <derivirana_varijabla naziv="DomainObject.Zapisnik.Oznaka_1">St-388/2019-4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2019.</izvorni_sadrzaj>
    <derivirana_varijabla naziv="DomainObject.Predmet.DatumOsnivanja_1">24.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St-388/2019</izvorni_sadrzaj>
    <derivirana_varijabla naziv="DomainObject.Predmet.OznakaBroj_1">St-388/2019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POLJOPRIVREDA I MARIKULTURA d.o.o. za poljoprivredu, marikulturu i trgovinu</izvorni_sadrzaj>
    <derivirana_varijabla naziv="DomainObject.Predmet.StrankaFormated_1">  POLJOPRIVREDA I MARIKULTURA d.o.o. za poljoprivredu, marikulturu i trgovinu</derivirana_varijabla>
  </DomainObject.Predmet.StrankaFormated>
  <DomainObject.Predmet.StrankaFormatedOIB>
    <izvorni_sadrzaj>  POLJOPRIVREDA I MARIKULTURA d.o.o. za poljoprivredu, marikulturu i trgovinu, OIB 16986711320</izvorni_sadrzaj>
    <derivirana_varijabla naziv="DomainObject.Predmet.StrankaFormatedOIB_1">  POLJOPRIVREDA I MARIKULTURA d.o.o. za poljoprivredu, marikulturu i trgovinu, OIB 16986711320</derivirana_varijabla>
  </DomainObject.Predmet.StrankaFormatedOIB>
  <DomainObject.Predmet.StrankaFormatedWithAdress>
    <izvorni_sadrzaj> POLJOPRIVREDA I MARIKULTURA d.o.o. za poljoprivredu, marikulturu i trgovinu, Grgura Budislavića 1/B, 23000 Zadar</izvorni_sadrzaj>
    <derivirana_varijabla naziv="DomainObject.Predmet.StrankaFormatedWithAdress_1"> POLJOPRIVREDA I MARIKULTURA d.o.o. za poljoprivredu, marikulturu i trgovinu, Grgura Budislavića 1/B, 23000 Zadar</derivirana_varijabla>
  </DomainObject.Predmet.StrankaFormatedWithAdress>
  <DomainObject.Predmet.StrankaFormatedWithAdressOIB>
    <izvorni_sadrzaj> POLJOPRIVREDA I MARIKULTURA d.o.o. za poljoprivredu, marikulturu i trgovinu, OIB 16986711320, Grgura Budislavića 1/B, 23000 Zadar</izvorni_sadrzaj>
    <derivirana_varijabla naziv="DomainObject.Predmet.StrankaFormatedWithAdressOIB_1"> POLJOPRIVREDA I MARIKULTURA d.o.o. za poljoprivredu, marikulturu i trgovinu, OIB 16986711320, Grgura Budislavića 1/B, 23000 Zadar</derivirana_varijabla>
  </DomainObject.Predmet.StrankaFormatedWithAdressOIB>
  <DomainObject.Predmet.StrankaWithAdress>
    <izvorni_sadrzaj>POLJOPRIVREDA I MARIKULTURA d.o.o. za poljoprivredu, marikulturu i trgovinu Grgura Budislavića 1/B,23000 Zadar</izvorni_sadrzaj>
    <derivirana_varijabla naziv="DomainObject.Predmet.StrankaWithAdress_1">POLJOPRIVREDA I MARIKULTURA d.o.o. za poljoprivredu, marikulturu i trgovinu Grgura Budislavića 1/B,23000 Zadar</derivirana_varijabla>
  </DomainObject.Predmet.StrankaWithAdress>
  <DomainObject.Predmet.StrankaWithAdressOIB>
    <izvorni_sadrzaj>POLJOPRIVREDA I MARIKULTURA d.o.o. za poljoprivredu, marikulturu i trgovinu, OIB 16986711320, Grgura Budislavića 1/B,23000 Zadar</izvorni_sadrzaj>
    <derivirana_varijabla naziv="DomainObject.Predmet.StrankaWithAdressOIB_1">POLJOPRIVREDA I MARIKULTURA d.o.o. za poljoprivredu, marikulturu i trgovinu, OIB 16986711320, Grgura Budislavića 1/B,23000 Zadar</derivirana_varijabla>
  </DomainObject.Predmet.StrankaWithAdressOIB>
  <DomainObject.Predmet.StrankaNazivFormated>
    <izvorni_sadrzaj>POLJOPRIVREDA I MARIKULTURA d.o.o. za poljoprivredu, marikulturu i trgovinu</izvorni_sadrzaj>
    <derivirana_varijabla naziv="DomainObject.Predmet.StrankaNazivFormated_1">POLJOPRIVREDA I MARIKULTURA d.o.o. za poljoprivredu, marikulturu i trgovinu</derivirana_varijabla>
  </DomainObject.Predmet.StrankaNazivFormated>
  <DomainObject.Predmet.StrankaNazivFormatedOIB>
    <izvorni_sadrzaj>POLJOPRIVREDA I MARIKULTURA d.o.o. za poljoprivredu, marikulturu i trgovinu, OIB 16986711320</izvorni_sadrzaj>
    <derivirana_varijabla naziv="DomainObject.Predmet.StrankaNazivFormatedOIB_1">POLJOPRIVREDA I MARIKULTURA d.o.o. za poljoprivredu, marikulturu i trgovinu, OIB 16986711320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POLJOPRIVREDA I MARIKULTURA d.o.o. za poljoprivredu, marikulturu i trgovinu</item>
    </izvorni_sadrzaj>
    <derivirana_varijabla naziv="DomainObject.Predmet.StrankaListFormated_1">
      <item>POLJOPRIVREDA I MARIKULTURA d.o.o. za poljoprivredu, marikulturu i trgovinu</item>
    </derivirana_varijabla>
  </DomainObject.Predmet.StrankaListFormated>
  <DomainObject.Predmet.StrankaListFormatedOIB>
    <izvorni_sadrzaj>
      <item>POLJOPRIVREDA I MARIKULTURA d.o.o. za poljoprivredu, marikulturu i trgovinu, OIB 16986711320</item>
    </izvorni_sadrzaj>
    <derivirana_varijabla naziv="DomainObject.Predmet.StrankaListFormatedOIB_1">
      <item>POLJOPRIVREDA I MARIKULTURA d.o.o. za poljoprivredu, marikulturu i trgovinu, OIB 16986711320</item>
    </derivirana_varijabla>
  </DomainObject.Predmet.StrankaListFormatedOIB>
  <DomainObject.Predmet.StrankaListFormatedWithAdress>
    <izvorni_sadrzaj>
      <item>POLJOPRIVREDA I MARIKULTURA d.o.o. za poljoprivredu, marikulturu i trgovinu, Grgura Budislavića 1/B, 23000 Zadar</item>
    </izvorni_sadrzaj>
    <derivirana_varijabla naziv="DomainObject.Predmet.StrankaListFormatedWithAdress_1">
      <item>POLJOPRIVREDA I MARIKULTURA d.o.o. za poljoprivredu, marikulturu i trgovinu, Grgura Budislavića 1/B, 23000 Zadar</item>
    </derivirana_varijabla>
  </DomainObject.Predmet.StrankaListFormatedWithAdress>
  <DomainObject.Predmet.StrankaListFormatedWithAdressOIB>
    <izvorni_sadrzaj>
      <item>POLJOPRIVREDA I MARIKULTURA d.o.o. za poljoprivredu, marikulturu i trgovinu, OIB 16986711320, Grgura Budislavića 1/B, 23000 Zadar</item>
    </izvorni_sadrzaj>
    <derivirana_varijabla naziv="DomainObject.Predmet.StrankaListFormatedWithAdressOIB_1">
      <item>POLJOPRIVREDA I MARIKULTURA d.o.o. za poljoprivredu, marikulturu i trgovinu, OIB 16986711320, Grgura Budislavića 1/B, 23000 Zadar</item>
    </derivirana_varijabla>
  </DomainObject.Predmet.StrankaListFormatedWithAdressOIB>
  <DomainObject.Predmet.StrankaListNazivFormated>
    <izvorni_sadrzaj>
      <item>POLJOPRIVREDA I MARIKULTURA d.o.o. za poljoprivredu, marikulturu i trgovinu</item>
    </izvorni_sadrzaj>
    <derivirana_varijabla naziv="DomainObject.Predmet.StrankaListNazivFormated_1">
      <item>POLJOPRIVREDA I MARIKULTURA d.o.o. za poljoprivredu, marikulturu i trgovinu</item>
    </derivirana_varijabla>
  </DomainObject.Predmet.StrankaListNazivFormated>
  <DomainObject.Predmet.StrankaListNazivFormatedOIB>
    <izvorni_sadrzaj>
      <item>POLJOPRIVREDA I MARIKULTURA d.o.o. za poljoprivredu, marikulturu i trgovinu, OIB 16986711320</item>
    </izvorni_sadrzaj>
    <derivirana_varijabla naziv="DomainObject.Predmet.StrankaListNazivFormatedOIB_1">
      <item>POLJOPRIVREDA I MARIKULTURA d.o.o. za poljoprivredu, marikulturu i trgovinu, OIB 16986711320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Robert Jurjević</item>
    </izvorni_sadrzaj>
    <derivirana_varijabla naziv="DomainObject.Predmet.OstaliListFormated_1">
      <item>Robert Jurjević</item>
    </derivirana_varijabla>
  </DomainObject.Predmet.OstaliListFormated>
  <DomainObject.Predmet.OstaliListFormatedOIB>
    <izvorni_sadrzaj>
      <item>Robert Jurjević, OIB 34532505953</item>
    </izvorni_sadrzaj>
    <derivirana_varijabla naziv="DomainObject.Predmet.OstaliListFormatedOIB_1">
      <item>Robert Jurjević, OIB 34532505953</item>
    </derivirana_varijabla>
  </DomainObject.Predmet.OstaliListFormatedOIB>
  <DomainObject.Predmet.OstaliListFormatedWithAdress>
    <izvorni_sadrzaj>
      <item>Robert Jurjević, Ulica Sv.marije 6 B, 23000 Zadar</item>
    </izvorni_sadrzaj>
    <derivirana_varijabla naziv="DomainObject.Predmet.OstaliListFormatedWithAdress_1">
      <item>Robert Jurjević, Ulica Sv.marije 6 B, 23000 Zadar</item>
    </derivirana_varijabla>
  </DomainObject.Predmet.OstaliListFormatedWithAdress>
  <DomainObject.Predmet.OstaliListFormatedWithAdressOIB>
    <izvorni_sadrzaj>
      <item>Robert Jurjević, OIB 34532505953, Ulica Sv.marije 6 B, 23000 Zadar</item>
    </izvorni_sadrzaj>
    <derivirana_varijabla naziv="DomainObject.Predmet.OstaliListFormatedWithAdressOIB_1">
      <item>Robert Jurjević, OIB 34532505953, Ulica Sv.marije 6 B, 23000 Zadar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34532505953</item>
    </izvorni_sadrzaj>
    <derivirana_varijabla naziv="DomainObject.Predmet.OstaliListNazivFormatedOIB_1">
      <item>Robert Jurjević, OIB 34532505953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prosinca 2019.</izvorni_sadrzaj>
    <derivirana_varijabla naziv="DomainObject.Datum_1">3. prosinca 2019.</derivirana_varijabla>
  </DomainObject.Datum>
  <DomainObject.PoslovniBrojDokumenta>
    <izvorni_sadrzaj>St-388/2019-4</izvorni_sadrzaj>
    <derivirana_varijabla naziv="DomainObject.PoslovniBrojDokumenta_1">St-388/2019-4</derivirana_varijabla>
  </DomainObject.PoslovniBrojDokumenta>
  <DomainObject.Predmet.StrankaIDrugi>
    <izvorni_sadrzaj>POLJOPRIVREDA I MARIKULTURA d.o.o. za poljoprivredu, marikulturu i trgovinu</izvorni_sadrzaj>
    <derivirana_varijabla naziv="DomainObject.Predmet.StrankaIDrugi_1">POLJOPRIVREDA I MARIKULTURA d.o.o. za poljoprivredu,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POLJOPRIVREDA I MARIKULTURA d.o.o. za poljoprivredu, marikulturu i trgovinu, OIB 16986711320, Grgura Budislavića 1/B, 23000 Zadar</izvorni_sadrzaj>
    <derivirana_varijabla naziv="DomainObject.Predmet.StrankaIDrugiAdressOIB_1">POLJOPRIVREDA I MARIKULTURA d.o.o. za poljoprivredu, marikulturu i trgovinu, OIB 16986711320, Grgura Budislavića 1/B,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POLJOPRIVREDA I MARIKULTURA d.o.o. za poljoprivredu, marikulturu i trgovinu</item>
      <item>Robert Jurjević</item>
    </izvorni_sadrzaj>
    <derivirana_varijabla naziv="DomainObject.Predmet.SudioniciListNaziv_1">
      <item>POLJOPRIVREDA I MARIKULTURA d.o.o. za poljoprivredu, marikulturu i trgovinu</item>
      <item>Robert Jurjević</item>
    </derivirana_varijabla>
  </DomainObject.Predmet.SudioniciListNaziv>
  <DomainObject.Predmet.SudioniciListAdressOIB>
    <izvorni_sadrzaj>
      <item>POLJOPRIVREDA I MARIKULTURA d.o.o. za poljoprivredu, marikulturu i trgovinu, OIB 16986711320, Grgura Budislavića 1/B,23000 Zadar</item>
      <item>Robert Jurjević, OIB 34532505953, Ulica Sv.marije 6 B,23000 Zadar</item>
    </izvorni_sadrzaj>
    <derivirana_varijabla naziv="DomainObject.Predmet.SudioniciListAdressOIB_1">
      <item>POLJOPRIVREDA I MARIKULTURA d.o.o. za poljoprivredu, marikulturu i trgovinu, OIB 16986711320, Grgura Budislavića 1/B,23000 Zadar</item>
      <item>Robert Jurjević, OIB 34532505953, Ulica Sv.marije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16986711320</item>
      <item>, OIB 34532505953</item>
    </izvorni_sadrzaj>
    <derivirana_varijabla naziv="DomainObject.Predmet.SudioniciListNazivOIB_1">
      <item>, OIB 16986711320</item>
      <item>, OIB 34532505953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2019.</izvorni_sadrzaj>
    <derivirana_varijabla naziv="DomainObject.Predmet.DatumPocetkaProcesa_1">25.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118</properties:Words>
  <properties:Characters>676</properties:Characters>
  <properties:Lines>40</properties:Lines>
  <properties:Paragraphs>14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2019-12-03T06:59:00Z</dcterms:created>
  <dc:creator>Ardena Bajlo</dc:creator>
  <cp:lastModifiedBy>Ante Rubelj</cp:lastModifiedBy>
  <cp:lastPrinted>2019-10-10T06:56:00Z</cp:lastPrinted>
  <dcterms:modified xmlns:xsi="http://www.w3.org/2001/XMLSchema-instance" xsi:type="dcterms:W3CDTF">2019-12-03T10:27:00Z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St-388/2019-4 / Zapisnik - Ročište radi izjašnjenja o prijedlogu za otvaranje steč.post (1 St-388-2019-povodom prijedloga za otvaranje stečaja-3.12.19.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